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36" w:rsidRPr="004946B1" w:rsidRDefault="00116D36" w:rsidP="00DE76AE">
      <w:pPr>
        <w:jc w:val="right"/>
        <w:rPr>
          <w:b/>
          <w:sz w:val="22"/>
          <w:szCs w:val="22"/>
          <w:lang w:val="bg-BG"/>
        </w:rPr>
      </w:pPr>
    </w:p>
    <w:tbl>
      <w:tblPr>
        <w:tblW w:w="0" w:type="auto"/>
        <w:tblCellSpacing w:w="0" w:type="dxa"/>
        <w:tblLook w:val="00A0"/>
      </w:tblPr>
      <w:tblGrid>
        <w:gridCol w:w="9100"/>
      </w:tblGrid>
      <w:tr w:rsidR="00116D36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jc w:val="center"/>
              <w:textAlignment w:val="center"/>
              <w:rPr>
                <w:b/>
                <w:sz w:val="24"/>
                <w:szCs w:val="22"/>
                <w:lang w:val="en-US" w:eastAsia="en-US"/>
              </w:rPr>
            </w:pPr>
            <w:r w:rsidRPr="004615CD">
              <w:rPr>
                <w:b/>
                <w:sz w:val="24"/>
                <w:szCs w:val="22"/>
                <w:lang w:val="en-US"/>
              </w:rPr>
              <w:t xml:space="preserve">ПРЕДСТАВЯНЕ НА УЧАСТНИК 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946B1" w:rsidRDefault="00116D36" w:rsidP="000D283B">
            <w:pPr>
              <w:jc w:val="center"/>
              <w:textAlignment w:val="center"/>
              <w:rPr>
                <w:lang w:val="bg-BG"/>
              </w:rPr>
            </w:pPr>
            <w:r w:rsidRPr="004946B1">
              <w:rPr>
                <w:lang w:val="en-US"/>
              </w:rPr>
              <w:t xml:space="preserve">в  процедура за възлагане на обществена поръчка с предмет </w:t>
            </w:r>
          </w:p>
          <w:p w:rsidR="00116D36" w:rsidRPr="004615CD" w:rsidRDefault="00116D36" w:rsidP="000D283B">
            <w:pPr>
              <w:jc w:val="center"/>
              <w:textAlignment w:val="center"/>
              <w:rPr>
                <w:sz w:val="24"/>
                <w:szCs w:val="22"/>
                <w:lang w:val="en-US" w:eastAsia="en-US"/>
              </w:rPr>
            </w:pPr>
            <w:r w:rsidRPr="004946B1">
              <w:rPr>
                <w:lang w:val="en-US"/>
              </w:rPr>
              <w:t>„Организиране на Форум "Обмен на добри практики между МИГ от България"</w:t>
            </w:r>
            <w:r w:rsidRPr="004946B1">
              <w:rPr>
                <w:lang w:val="bg-BG"/>
              </w:rPr>
              <w:t xml:space="preserve"> </w:t>
            </w:r>
            <w:r w:rsidRPr="004946B1">
              <w:rPr>
                <w:lang w:val="en-US"/>
              </w:rPr>
              <w:t>и организиране на Изложение "Бизнес, традиции и иновации на територията на МИГ Елхово" във връзка с изпълнението на Стратегията за местно развитие на Местна инициативна група –Елхово за 2015“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b/>
                <w:sz w:val="24"/>
                <w:szCs w:val="22"/>
                <w:lang w:val="en-US" w:eastAsia="en-US"/>
              </w:rPr>
            </w:pPr>
            <w:r w:rsidRPr="004615CD">
              <w:rPr>
                <w:b/>
                <w:sz w:val="24"/>
                <w:szCs w:val="22"/>
                <w:lang w:val="en-US"/>
              </w:rPr>
              <w:t>Административни сведения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91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281921" w:rsidRDefault="00116D36">
            <w:pPr>
              <w:textAlignment w:val="center"/>
              <w:rPr>
                <w:sz w:val="24"/>
                <w:szCs w:val="22"/>
                <w:lang w:val="bg-BG" w:eastAsia="en-US"/>
              </w:rPr>
            </w:pPr>
            <w:r w:rsidRPr="004615CD">
              <w:rPr>
                <w:sz w:val="24"/>
                <w:szCs w:val="22"/>
                <w:lang w:val="en-US"/>
              </w:rPr>
              <w:t> </w:t>
            </w:r>
          </w:p>
        </w:tc>
      </w:tr>
    </w:tbl>
    <w:p w:rsidR="00116D36" w:rsidRPr="004615CD" w:rsidRDefault="00116D36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ook w:val="00A0"/>
      </w:tblPr>
      <w:tblGrid>
        <w:gridCol w:w="4708"/>
        <w:gridCol w:w="4422"/>
      </w:tblGrid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Наименование на участника:</w:t>
            </w:r>
          </w:p>
        </w:tc>
        <w:tc>
          <w:tcPr>
            <w:tcW w:w="4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ЕИК/БУЛСТАТ/ЕГН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(</w:t>
            </w:r>
            <w:r w:rsidRPr="004946B1">
              <w:rPr>
                <w:lang w:val="en-US"/>
              </w:rPr>
              <w:t>или друга идентифицираща информация в съответствие със законодателството на държавата, в която участникът е установен)</w:t>
            </w:r>
            <w:r w:rsidRPr="004615C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Седалище: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пощенски код, населено място: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ул./бул. №, блок №, вход, етаж: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Адрес за кореспонденция: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пощенски код, населено място: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- ул./бул. №, блок №, вход, етаж: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Телефон: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Факс: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E-mail адрес: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</w:tbl>
    <w:p w:rsidR="00116D36" w:rsidRPr="004615CD" w:rsidRDefault="00116D36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ook w:val="00A0"/>
      </w:tblPr>
      <w:tblGrid>
        <w:gridCol w:w="9130"/>
      </w:tblGrid>
      <w:tr w:rsidR="00116D36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(</w:t>
            </w:r>
            <w:r w:rsidRPr="004946B1">
              <w:rPr>
                <w:lang w:val="en-US"/>
              </w:rPr>
              <w:t>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116D36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Лица, представляващи участника по учредителен акт:</w:t>
            </w:r>
          </w:p>
        </w:tc>
      </w:tr>
      <w:tr w:rsidR="00116D36" w:rsidRPr="004615CD" w:rsidTr="000A7259">
        <w:trPr>
          <w:tblCellSpacing w:w="0" w:type="dxa"/>
        </w:trPr>
        <w:tc>
          <w:tcPr>
            <w:tcW w:w="11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946B1" w:rsidRDefault="00116D36">
            <w:pPr>
              <w:textAlignment w:val="center"/>
              <w:rPr>
                <w:lang w:val="en-US" w:eastAsia="en-US"/>
              </w:rPr>
            </w:pPr>
            <w:r w:rsidRPr="004946B1">
              <w:rPr>
                <w:lang w:val="en-US"/>
              </w:rPr>
              <w:t>(ако лицата са повече от едно, се добавя необходимият брой полета)</w:t>
            </w:r>
          </w:p>
        </w:tc>
      </w:tr>
    </w:tbl>
    <w:p w:rsidR="00116D36" w:rsidRPr="004615CD" w:rsidRDefault="00116D36" w:rsidP="000A7259">
      <w:pPr>
        <w:spacing w:after="120"/>
        <w:ind w:firstLine="1155"/>
        <w:textAlignment w:val="center"/>
        <w:rPr>
          <w:vanish/>
          <w:sz w:val="22"/>
          <w:szCs w:val="22"/>
          <w:lang w:eastAsia="en-US"/>
        </w:rPr>
      </w:pPr>
    </w:p>
    <w:tbl>
      <w:tblPr>
        <w:tblW w:w="0" w:type="auto"/>
        <w:tblCellSpacing w:w="0" w:type="dxa"/>
        <w:tblLayout w:type="fixed"/>
        <w:tblLook w:val="00A0"/>
      </w:tblPr>
      <w:tblGrid>
        <w:gridCol w:w="4708"/>
        <w:gridCol w:w="4422"/>
      </w:tblGrid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Трите имена, ЕГН, лична карта №, адрес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Участникът се представлява заедно или поотделно (невярното се зачертава) от следните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1. ................................................................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лица: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2. ............................................................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 xml:space="preserve">Данни за банковата сметка: 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Обслужваща банка: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 w:rsidP="004615CD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........................................................................................................................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...........</w:t>
            </w:r>
            <w:r w:rsidRPr="004615CD">
              <w:rPr>
                <w:sz w:val="22"/>
                <w:szCs w:val="22"/>
                <w:lang w:val="en-US"/>
              </w:rPr>
              <w:t>...........................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 w:rsidP="004615CD">
            <w:pPr>
              <w:textAlignment w:val="center"/>
              <w:rPr>
                <w:sz w:val="22"/>
                <w:szCs w:val="22"/>
                <w:lang w:val="en-US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IBAN</w:t>
            </w:r>
            <w:r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/>
              </w:rPr>
              <w:t>............</w:t>
            </w:r>
            <w:r w:rsidRPr="004615CD">
              <w:rPr>
                <w:sz w:val="22"/>
                <w:szCs w:val="22"/>
                <w:lang w:val="en-US"/>
              </w:rPr>
              <w:t>...................................................................................................................................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...............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BIC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 .........................................................................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</w:t>
            </w:r>
          </w:p>
        </w:tc>
      </w:tr>
      <w:tr w:rsidR="00116D36" w:rsidRPr="004615CD" w:rsidTr="004615CD">
        <w:trPr>
          <w:tblCellSpacing w:w="0" w:type="dxa"/>
        </w:trPr>
        <w:tc>
          <w:tcPr>
            <w:tcW w:w="4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Pr="004615CD" w:rsidRDefault="00116D36" w:rsidP="004615CD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Титуляр на сметката: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6D36" w:rsidRDefault="00116D36">
            <w:pPr>
              <w:textAlignment w:val="center"/>
              <w:rPr>
                <w:sz w:val="22"/>
                <w:szCs w:val="22"/>
                <w:lang w:val="bg-BG"/>
              </w:rPr>
            </w:pPr>
            <w:r w:rsidRPr="004615CD">
              <w:rPr>
                <w:sz w:val="22"/>
                <w:szCs w:val="22"/>
                <w:lang w:val="en-US"/>
              </w:rPr>
              <w:t> ...............................................................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</w:t>
            </w:r>
            <w:r w:rsidRPr="004615CD">
              <w:rPr>
                <w:sz w:val="22"/>
                <w:szCs w:val="22"/>
                <w:lang w:val="en-US"/>
              </w:rPr>
              <w:t>..........</w:t>
            </w:r>
          </w:p>
          <w:p w:rsidR="00116D36" w:rsidRPr="004615CD" w:rsidRDefault="00116D36">
            <w:pPr>
              <w:textAlignment w:val="center"/>
              <w:rPr>
                <w:sz w:val="22"/>
                <w:szCs w:val="22"/>
                <w:lang w:val="bg-BG" w:eastAsia="en-US"/>
              </w:rPr>
            </w:pPr>
            <w:r w:rsidRPr="004615CD">
              <w:rPr>
                <w:sz w:val="22"/>
                <w:szCs w:val="22"/>
                <w:lang w:val="en-US"/>
              </w:rPr>
              <w:t>............................................................</w:t>
            </w:r>
            <w:r>
              <w:rPr>
                <w:sz w:val="22"/>
                <w:szCs w:val="22"/>
                <w:lang w:val="bg-BG"/>
              </w:rPr>
              <w:t>......</w:t>
            </w:r>
            <w:r w:rsidRPr="004615CD">
              <w:rPr>
                <w:sz w:val="22"/>
                <w:szCs w:val="22"/>
                <w:lang w:val="en-US"/>
              </w:rPr>
              <w:t>.............</w:t>
            </w:r>
          </w:p>
        </w:tc>
      </w:tr>
    </w:tbl>
    <w:p w:rsidR="00116D36" w:rsidRPr="004615CD" w:rsidRDefault="00116D36" w:rsidP="000A7259">
      <w:pPr>
        <w:pStyle w:val="BodyText2"/>
        <w:spacing w:after="0" w:line="240" w:lineRule="auto"/>
        <w:ind w:firstLine="720"/>
        <w:jc w:val="both"/>
        <w:rPr>
          <w:sz w:val="22"/>
          <w:szCs w:val="22"/>
        </w:rPr>
      </w:pPr>
      <w:r w:rsidRPr="004615CD">
        <w:rPr>
          <w:sz w:val="22"/>
          <w:szCs w:val="22"/>
        </w:rPr>
        <w:t xml:space="preserve">Подпис на лицето, с представителна власт по закон или упълномощеното лице и печат на участника:  </w:t>
      </w:r>
    </w:p>
    <w:p w:rsidR="00116D36" w:rsidRPr="004615CD" w:rsidRDefault="00116D36" w:rsidP="000A7259">
      <w:pPr>
        <w:pStyle w:val="BodyText2"/>
        <w:spacing w:after="0" w:line="240" w:lineRule="auto"/>
        <w:ind w:firstLine="708"/>
        <w:rPr>
          <w:sz w:val="22"/>
          <w:szCs w:val="22"/>
        </w:rPr>
      </w:pPr>
      <w:r w:rsidRPr="004615CD">
        <w:rPr>
          <w:sz w:val="22"/>
          <w:szCs w:val="22"/>
        </w:rPr>
        <w:t>………………..……</w:t>
      </w:r>
      <w:r w:rsidRPr="004615CD">
        <w:rPr>
          <w:sz w:val="22"/>
          <w:szCs w:val="22"/>
          <w:lang w:val="bg-BG"/>
        </w:rPr>
        <w:t xml:space="preserve"> </w:t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  <w:lang w:val="bg-BG"/>
        </w:rPr>
        <w:tab/>
      </w:r>
      <w:r w:rsidRPr="004615CD">
        <w:rPr>
          <w:sz w:val="22"/>
          <w:szCs w:val="22"/>
        </w:rPr>
        <w:t>Дата: ………………………г.</w:t>
      </w:r>
    </w:p>
    <w:p w:rsidR="00116D36" w:rsidRPr="004615CD" w:rsidRDefault="00116D36" w:rsidP="00AD159F">
      <w:pPr>
        <w:pStyle w:val="BodyText2"/>
        <w:spacing w:after="0" w:line="240" w:lineRule="auto"/>
        <w:rPr>
          <w:sz w:val="22"/>
          <w:szCs w:val="22"/>
          <w:lang w:val="bg-BG"/>
        </w:rPr>
      </w:pPr>
      <w:r w:rsidRPr="004615CD">
        <w:t xml:space="preserve">                    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4615CD">
        <w:rPr>
          <w:i/>
        </w:rPr>
        <w:t>(дата на подписване)</w:t>
      </w:r>
    </w:p>
    <w:sectPr w:rsidR="00116D36" w:rsidRPr="004615CD" w:rsidSect="004615CD">
      <w:headerReference w:type="default" r:id="rId7"/>
      <w:footerReference w:type="even" r:id="rId8"/>
      <w:footerReference w:type="default" r:id="rId9"/>
      <w:pgSz w:w="11906" w:h="16838"/>
      <w:pgMar w:top="899" w:right="1418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D36" w:rsidRDefault="00116D36">
      <w:r>
        <w:separator/>
      </w:r>
    </w:p>
  </w:endnote>
  <w:endnote w:type="continuationSeparator" w:id="0">
    <w:p w:rsidR="00116D36" w:rsidRDefault="00116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D36" w:rsidRDefault="00116D36" w:rsidP="002B61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6D36" w:rsidRDefault="00116D36" w:rsidP="002B616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D36" w:rsidRDefault="00116D36" w:rsidP="002B61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16D36" w:rsidRDefault="00116D36" w:rsidP="002B616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D36" w:rsidRDefault="00116D36">
      <w:r>
        <w:separator/>
      </w:r>
    </w:p>
  </w:footnote>
  <w:footnote w:type="continuationSeparator" w:id="0">
    <w:p w:rsidR="00116D36" w:rsidRDefault="00116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D36" w:rsidRDefault="00116D36" w:rsidP="00D143B1">
    <w:pPr>
      <w:pStyle w:val="Header"/>
      <w:jc w:val="right"/>
    </w:pPr>
    <w:r>
      <w:rPr>
        <w:lang w:val="bg-BG"/>
      </w:rPr>
      <w:t>Образец</w:t>
    </w:r>
    <w:r w:rsidRPr="00D143B1">
      <w:t xml:space="preserve"> № </w:t>
    </w:r>
    <w:r>
      <w:rPr>
        <w:lang w:val="en-US"/>
      </w:rPr>
      <w:t>2</w:t>
    </w:r>
    <w:r w:rsidRPr="00D143B1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A42"/>
    <w:multiLevelType w:val="hybridMultilevel"/>
    <w:tmpl w:val="D18C82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2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C5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A76C9"/>
    <w:multiLevelType w:val="hybridMultilevel"/>
    <w:tmpl w:val="944A6866"/>
    <w:lvl w:ilvl="0" w:tplc="0402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25078A"/>
    <w:multiLevelType w:val="hybridMultilevel"/>
    <w:tmpl w:val="CB68F0FC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5366C50"/>
    <w:multiLevelType w:val="hybridMultilevel"/>
    <w:tmpl w:val="2738E816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70372F5"/>
    <w:multiLevelType w:val="hybridMultilevel"/>
    <w:tmpl w:val="AEDA591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973717"/>
    <w:multiLevelType w:val="hybridMultilevel"/>
    <w:tmpl w:val="401273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C5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E0158C"/>
    <w:multiLevelType w:val="hybridMultilevel"/>
    <w:tmpl w:val="B66CBDC0"/>
    <w:lvl w:ilvl="0" w:tplc="0402000B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8">
    <w:nsid w:val="36546B24"/>
    <w:multiLevelType w:val="hybridMultilevel"/>
    <w:tmpl w:val="CAEC7A34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D0075C"/>
    <w:multiLevelType w:val="hybridMultilevel"/>
    <w:tmpl w:val="EBDACA7C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6762701A"/>
    <w:multiLevelType w:val="hybridMultilevel"/>
    <w:tmpl w:val="C8FE7132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7DC301E0"/>
    <w:multiLevelType w:val="hybridMultilevel"/>
    <w:tmpl w:val="BCAA4CE0"/>
    <w:lvl w:ilvl="0" w:tplc="C5ACF3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772"/>
        </w:tabs>
        <w:ind w:left="1772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92"/>
        </w:tabs>
        <w:ind w:left="24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12"/>
        </w:tabs>
        <w:ind w:left="32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32"/>
        </w:tabs>
        <w:ind w:left="3932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52"/>
        </w:tabs>
        <w:ind w:left="46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72"/>
        </w:tabs>
        <w:ind w:left="53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92"/>
        </w:tabs>
        <w:ind w:left="6092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12"/>
        </w:tabs>
        <w:ind w:left="68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8"/>
  </w:num>
  <w:num w:numId="10">
    <w:abstractNumId w:val="11"/>
  </w:num>
  <w:num w:numId="11">
    <w:abstractNumId w:val="1"/>
  </w:num>
  <w:num w:numId="1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3692"/>
    <w:rsid w:val="00006D09"/>
    <w:rsid w:val="000139C5"/>
    <w:rsid w:val="000160E9"/>
    <w:rsid w:val="00030534"/>
    <w:rsid w:val="00031134"/>
    <w:rsid w:val="000513FD"/>
    <w:rsid w:val="00053DC0"/>
    <w:rsid w:val="000565DB"/>
    <w:rsid w:val="0005751D"/>
    <w:rsid w:val="000661EE"/>
    <w:rsid w:val="00067851"/>
    <w:rsid w:val="000855EB"/>
    <w:rsid w:val="00090B88"/>
    <w:rsid w:val="00091B50"/>
    <w:rsid w:val="00092254"/>
    <w:rsid w:val="000A1882"/>
    <w:rsid w:val="000A7259"/>
    <w:rsid w:val="000B0A80"/>
    <w:rsid w:val="000B43D0"/>
    <w:rsid w:val="000B4DAA"/>
    <w:rsid w:val="000C3EDF"/>
    <w:rsid w:val="000D283B"/>
    <w:rsid w:val="000F1A2B"/>
    <w:rsid w:val="000F6A65"/>
    <w:rsid w:val="00110BD9"/>
    <w:rsid w:val="00113302"/>
    <w:rsid w:val="00116D36"/>
    <w:rsid w:val="00120D2C"/>
    <w:rsid w:val="001247AE"/>
    <w:rsid w:val="0014629F"/>
    <w:rsid w:val="00147D91"/>
    <w:rsid w:val="001575F2"/>
    <w:rsid w:val="001629D5"/>
    <w:rsid w:val="00171477"/>
    <w:rsid w:val="00181FEB"/>
    <w:rsid w:val="00190035"/>
    <w:rsid w:val="001903B9"/>
    <w:rsid w:val="001958BF"/>
    <w:rsid w:val="001A4C2B"/>
    <w:rsid w:val="001B35B4"/>
    <w:rsid w:val="001B4CD3"/>
    <w:rsid w:val="001C3352"/>
    <w:rsid w:val="001C35FE"/>
    <w:rsid w:val="001C535B"/>
    <w:rsid w:val="001C5607"/>
    <w:rsid w:val="001C700F"/>
    <w:rsid w:val="001D6318"/>
    <w:rsid w:val="001E5FEB"/>
    <w:rsid w:val="001E682E"/>
    <w:rsid w:val="001F2E1D"/>
    <w:rsid w:val="00203E44"/>
    <w:rsid w:val="00206C79"/>
    <w:rsid w:val="002103D5"/>
    <w:rsid w:val="00210C9E"/>
    <w:rsid w:val="0021130D"/>
    <w:rsid w:val="0021540E"/>
    <w:rsid w:val="00220E54"/>
    <w:rsid w:val="00241758"/>
    <w:rsid w:val="00254A20"/>
    <w:rsid w:val="002561BC"/>
    <w:rsid w:val="002654DA"/>
    <w:rsid w:val="00276DC1"/>
    <w:rsid w:val="00281921"/>
    <w:rsid w:val="002B616E"/>
    <w:rsid w:val="002C4731"/>
    <w:rsid w:val="002C55D0"/>
    <w:rsid w:val="002D3A8F"/>
    <w:rsid w:val="002E2F34"/>
    <w:rsid w:val="002E5373"/>
    <w:rsid w:val="002F10DB"/>
    <w:rsid w:val="003121F8"/>
    <w:rsid w:val="00313676"/>
    <w:rsid w:val="003234B6"/>
    <w:rsid w:val="0033413E"/>
    <w:rsid w:val="00335CEF"/>
    <w:rsid w:val="00341586"/>
    <w:rsid w:val="00343392"/>
    <w:rsid w:val="00347427"/>
    <w:rsid w:val="00367C48"/>
    <w:rsid w:val="00386A4C"/>
    <w:rsid w:val="00391F7A"/>
    <w:rsid w:val="003976DD"/>
    <w:rsid w:val="003A5EB0"/>
    <w:rsid w:val="003A7C08"/>
    <w:rsid w:val="003C2E7B"/>
    <w:rsid w:val="003E535E"/>
    <w:rsid w:val="003E7D93"/>
    <w:rsid w:val="003F22C0"/>
    <w:rsid w:val="00412617"/>
    <w:rsid w:val="004157F1"/>
    <w:rsid w:val="00420621"/>
    <w:rsid w:val="004247F7"/>
    <w:rsid w:val="0043374A"/>
    <w:rsid w:val="004615CD"/>
    <w:rsid w:val="004625AD"/>
    <w:rsid w:val="00462C3C"/>
    <w:rsid w:val="0047469D"/>
    <w:rsid w:val="00474ECC"/>
    <w:rsid w:val="004774FE"/>
    <w:rsid w:val="004838C2"/>
    <w:rsid w:val="00485353"/>
    <w:rsid w:val="004946B1"/>
    <w:rsid w:val="004A7B9F"/>
    <w:rsid w:val="004C0BC4"/>
    <w:rsid w:val="004E3906"/>
    <w:rsid w:val="004F0AD5"/>
    <w:rsid w:val="004F1A63"/>
    <w:rsid w:val="004F2B9B"/>
    <w:rsid w:val="00501C95"/>
    <w:rsid w:val="00512F99"/>
    <w:rsid w:val="00523E3D"/>
    <w:rsid w:val="005248B3"/>
    <w:rsid w:val="005344BB"/>
    <w:rsid w:val="00580418"/>
    <w:rsid w:val="00594F05"/>
    <w:rsid w:val="005A4B60"/>
    <w:rsid w:val="005C3017"/>
    <w:rsid w:val="005C4E35"/>
    <w:rsid w:val="005D6E3C"/>
    <w:rsid w:val="005F7F10"/>
    <w:rsid w:val="006147EB"/>
    <w:rsid w:val="00623781"/>
    <w:rsid w:val="00641391"/>
    <w:rsid w:val="006424D8"/>
    <w:rsid w:val="0066373D"/>
    <w:rsid w:val="006660DE"/>
    <w:rsid w:val="00666F0F"/>
    <w:rsid w:val="00680B55"/>
    <w:rsid w:val="00691325"/>
    <w:rsid w:val="006A2414"/>
    <w:rsid w:val="006A6024"/>
    <w:rsid w:val="006B13D6"/>
    <w:rsid w:val="006C1701"/>
    <w:rsid w:val="006D4C96"/>
    <w:rsid w:val="006D6460"/>
    <w:rsid w:val="006D7F90"/>
    <w:rsid w:val="006E1640"/>
    <w:rsid w:val="006E6B90"/>
    <w:rsid w:val="00705828"/>
    <w:rsid w:val="007135F5"/>
    <w:rsid w:val="00717BA6"/>
    <w:rsid w:val="00723175"/>
    <w:rsid w:val="00742FDC"/>
    <w:rsid w:val="00744A02"/>
    <w:rsid w:val="007468C8"/>
    <w:rsid w:val="00752AC8"/>
    <w:rsid w:val="007532F2"/>
    <w:rsid w:val="00753691"/>
    <w:rsid w:val="007702F2"/>
    <w:rsid w:val="00771A0D"/>
    <w:rsid w:val="00776535"/>
    <w:rsid w:val="00785E0F"/>
    <w:rsid w:val="00791F23"/>
    <w:rsid w:val="0079626B"/>
    <w:rsid w:val="007B2D83"/>
    <w:rsid w:val="007B43AC"/>
    <w:rsid w:val="007C04EF"/>
    <w:rsid w:val="007D04A9"/>
    <w:rsid w:val="007D286C"/>
    <w:rsid w:val="007D2F6C"/>
    <w:rsid w:val="007F376A"/>
    <w:rsid w:val="00813205"/>
    <w:rsid w:val="008173E0"/>
    <w:rsid w:val="00817F70"/>
    <w:rsid w:val="008243D5"/>
    <w:rsid w:val="008327DE"/>
    <w:rsid w:val="00837765"/>
    <w:rsid w:val="00840485"/>
    <w:rsid w:val="00847FDE"/>
    <w:rsid w:val="00876443"/>
    <w:rsid w:val="008777B2"/>
    <w:rsid w:val="00880B5E"/>
    <w:rsid w:val="0088459D"/>
    <w:rsid w:val="00895791"/>
    <w:rsid w:val="008A1482"/>
    <w:rsid w:val="008F49FF"/>
    <w:rsid w:val="009019FC"/>
    <w:rsid w:val="00901B86"/>
    <w:rsid w:val="0091358A"/>
    <w:rsid w:val="009408F0"/>
    <w:rsid w:val="00955F8B"/>
    <w:rsid w:val="00956523"/>
    <w:rsid w:val="00960FCE"/>
    <w:rsid w:val="00962B5D"/>
    <w:rsid w:val="0096638F"/>
    <w:rsid w:val="009705A6"/>
    <w:rsid w:val="00982F6E"/>
    <w:rsid w:val="00983CF0"/>
    <w:rsid w:val="00985492"/>
    <w:rsid w:val="00986E6C"/>
    <w:rsid w:val="00994E8F"/>
    <w:rsid w:val="009A7C4E"/>
    <w:rsid w:val="009D2294"/>
    <w:rsid w:val="009D3568"/>
    <w:rsid w:val="009F5070"/>
    <w:rsid w:val="00A05279"/>
    <w:rsid w:val="00A05494"/>
    <w:rsid w:val="00A12E14"/>
    <w:rsid w:val="00A17C65"/>
    <w:rsid w:val="00A31539"/>
    <w:rsid w:val="00A31619"/>
    <w:rsid w:val="00A43DE0"/>
    <w:rsid w:val="00A62027"/>
    <w:rsid w:val="00A71861"/>
    <w:rsid w:val="00A72561"/>
    <w:rsid w:val="00A7291A"/>
    <w:rsid w:val="00A85E4E"/>
    <w:rsid w:val="00A86A62"/>
    <w:rsid w:val="00A87FE0"/>
    <w:rsid w:val="00A92EB6"/>
    <w:rsid w:val="00A97E80"/>
    <w:rsid w:val="00AA2643"/>
    <w:rsid w:val="00AD0C7D"/>
    <w:rsid w:val="00AD159F"/>
    <w:rsid w:val="00AD7A9E"/>
    <w:rsid w:val="00AE4950"/>
    <w:rsid w:val="00AF4D8E"/>
    <w:rsid w:val="00B04043"/>
    <w:rsid w:val="00B2614C"/>
    <w:rsid w:val="00B274D0"/>
    <w:rsid w:val="00B36846"/>
    <w:rsid w:val="00B47200"/>
    <w:rsid w:val="00B51385"/>
    <w:rsid w:val="00B639BD"/>
    <w:rsid w:val="00B84990"/>
    <w:rsid w:val="00B95FD6"/>
    <w:rsid w:val="00BA3B2F"/>
    <w:rsid w:val="00BB0A67"/>
    <w:rsid w:val="00BB1722"/>
    <w:rsid w:val="00BB2ABE"/>
    <w:rsid w:val="00BB4907"/>
    <w:rsid w:val="00BB6200"/>
    <w:rsid w:val="00BC066E"/>
    <w:rsid w:val="00BD58DC"/>
    <w:rsid w:val="00BF06FD"/>
    <w:rsid w:val="00C06053"/>
    <w:rsid w:val="00C07F8B"/>
    <w:rsid w:val="00C17B60"/>
    <w:rsid w:val="00C21D47"/>
    <w:rsid w:val="00C23C64"/>
    <w:rsid w:val="00C23D1B"/>
    <w:rsid w:val="00C24383"/>
    <w:rsid w:val="00C2553E"/>
    <w:rsid w:val="00C55796"/>
    <w:rsid w:val="00C72E6F"/>
    <w:rsid w:val="00C91D33"/>
    <w:rsid w:val="00CA1898"/>
    <w:rsid w:val="00CA305C"/>
    <w:rsid w:val="00CA4BD7"/>
    <w:rsid w:val="00CB3EB4"/>
    <w:rsid w:val="00CB42A5"/>
    <w:rsid w:val="00CC534B"/>
    <w:rsid w:val="00CE27EE"/>
    <w:rsid w:val="00CE4A12"/>
    <w:rsid w:val="00CF1099"/>
    <w:rsid w:val="00D143B1"/>
    <w:rsid w:val="00D22BBD"/>
    <w:rsid w:val="00D26564"/>
    <w:rsid w:val="00D3212B"/>
    <w:rsid w:val="00D42588"/>
    <w:rsid w:val="00D60692"/>
    <w:rsid w:val="00D6177F"/>
    <w:rsid w:val="00D94DA7"/>
    <w:rsid w:val="00DA5F81"/>
    <w:rsid w:val="00DB3C38"/>
    <w:rsid w:val="00DB3F21"/>
    <w:rsid w:val="00DC49C4"/>
    <w:rsid w:val="00DC4AE9"/>
    <w:rsid w:val="00DC5436"/>
    <w:rsid w:val="00DD2CB7"/>
    <w:rsid w:val="00DD3743"/>
    <w:rsid w:val="00DE5785"/>
    <w:rsid w:val="00DE69B3"/>
    <w:rsid w:val="00DE76AE"/>
    <w:rsid w:val="00E027F8"/>
    <w:rsid w:val="00E14472"/>
    <w:rsid w:val="00E15EEC"/>
    <w:rsid w:val="00E20971"/>
    <w:rsid w:val="00E225A6"/>
    <w:rsid w:val="00E23B8B"/>
    <w:rsid w:val="00E23B96"/>
    <w:rsid w:val="00E24B55"/>
    <w:rsid w:val="00E25779"/>
    <w:rsid w:val="00E2662C"/>
    <w:rsid w:val="00E37E58"/>
    <w:rsid w:val="00E7179D"/>
    <w:rsid w:val="00E7274F"/>
    <w:rsid w:val="00E9551C"/>
    <w:rsid w:val="00EB6BE3"/>
    <w:rsid w:val="00EC0480"/>
    <w:rsid w:val="00EE0D16"/>
    <w:rsid w:val="00EE22B3"/>
    <w:rsid w:val="00EE2A22"/>
    <w:rsid w:val="00EF4D2D"/>
    <w:rsid w:val="00F000E2"/>
    <w:rsid w:val="00F130ED"/>
    <w:rsid w:val="00F22220"/>
    <w:rsid w:val="00F50197"/>
    <w:rsid w:val="00F51454"/>
    <w:rsid w:val="00F5192B"/>
    <w:rsid w:val="00F56B68"/>
    <w:rsid w:val="00F630C6"/>
    <w:rsid w:val="00F63284"/>
    <w:rsid w:val="00F673CB"/>
    <w:rsid w:val="00F74851"/>
    <w:rsid w:val="00F74B74"/>
    <w:rsid w:val="00F876A0"/>
    <w:rsid w:val="00F90F11"/>
    <w:rsid w:val="00F9792A"/>
    <w:rsid w:val="00F979B6"/>
    <w:rsid w:val="00FB003E"/>
    <w:rsid w:val="00FB4BF5"/>
    <w:rsid w:val="00FB60E9"/>
    <w:rsid w:val="00FB66B7"/>
    <w:rsid w:val="00FC0C22"/>
    <w:rsid w:val="00FC12EE"/>
    <w:rsid w:val="00FC2E95"/>
    <w:rsid w:val="00FD36EA"/>
    <w:rsid w:val="00FF63D3"/>
    <w:rsid w:val="00FF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82E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76AE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BodyText">
    <w:name w:val="Body Text"/>
    <w:basedOn w:val="Normal"/>
    <w:link w:val="BodyTextChar"/>
    <w:uiPriority w:val="99"/>
    <w:rsid w:val="00DE76AE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val="en-AU"/>
    </w:rPr>
  </w:style>
  <w:style w:type="paragraph" w:customStyle="1" w:styleId="oddl-nadpis">
    <w:name w:val="oddíl-nadpis"/>
    <w:basedOn w:val="Normal"/>
    <w:uiPriority w:val="99"/>
    <w:rsid w:val="00DE76A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 w:val="24"/>
      <w:lang w:val="cs-CZ" w:eastAsia="en-US"/>
    </w:rPr>
  </w:style>
  <w:style w:type="paragraph" w:styleId="Footer">
    <w:name w:val="footer"/>
    <w:basedOn w:val="Normal"/>
    <w:link w:val="FooterChar"/>
    <w:uiPriority w:val="99"/>
    <w:rsid w:val="002B616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  <w:lang w:val="en-AU"/>
    </w:rPr>
  </w:style>
  <w:style w:type="character" w:styleId="PageNumber">
    <w:name w:val="page number"/>
    <w:basedOn w:val="DefaultParagraphFont"/>
    <w:uiPriority w:val="99"/>
    <w:rsid w:val="002B616E"/>
    <w:rPr>
      <w:rFonts w:cs="Times New Roman"/>
    </w:rPr>
  </w:style>
  <w:style w:type="paragraph" w:customStyle="1" w:styleId="Style">
    <w:name w:val="Style"/>
    <w:basedOn w:val="Normal"/>
    <w:uiPriority w:val="99"/>
    <w:rsid w:val="008777B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8777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FB003E"/>
    <w:rPr>
      <w:rFonts w:cs="Times New Roman"/>
      <w:i/>
    </w:rPr>
  </w:style>
  <w:style w:type="paragraph" w:customStyle="1" w:styleId="a">
    <w:name w:val="Знак Знак"/>
    <w:basedOn w:val="Normal"/>
    <w:uiPriority w:val="99"/>
    <w:rsid w:val="004F1A6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D143B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143B1"/>
    <w:rPr>
      <w:rFonts w:cs="Times New Roman"/>
      <w:lang w:val="en-AU"/>
    </w:rPr>
  </w:style>
  <w:style w:type="paragraph" w:styleId="BodyText2">
    <w:name w:val="Body Text 2"/>
    <w:basedOn w:val="Normal"/>
    <w:link w:val="BodyText2Char"/>
    <w:uiPriority w:val="99"/>
    <w:rsid w:val="000A72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A7259"/>
    <w:rPr>
      <w:rFonts w:cs="Times New Roman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4946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99"/>
    <w:rPr>
      <w:sz w:val="0"/>
      <w:szCs w:val="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37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337</Words>
  <Characters>1922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4</cp:revision>
  <cp:lastPrinted>2015-07-14T12:40:00Z</cp:lastPrinted>
  <dcterms:created xsi:type="dcterms:W3CDTF">2015-07-14T08:33:00Z</dcterms:created>
  <dcterms:modified xsi:type="dcterms:W3CDTF">2015-07-14T12:42:00Z</dcterms:modified>
</cp:coreProperties>
</file>